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powierzenia przetwarzania danych -.docx</dmsv2BaseFileName>
    <dmsv2BaseDisplayName xmlns="http://schemas.microsoft.com/sharepoint/v3">Załącznik nr 6 do SWZ - Wzór umowy powierzenia przetwarzania danych -</dmsv2BaseDisplayName>
    <dmsv2SWPP2ObjectNumber xmlns="http://schemas.microsoft.com/sharepoint/v3">POST/DYS/OLD/GZ/01138/2026                        </dmsv2SWPP2ObjectNumber>
    <dmsv2SWPP2SumMD5 xmlns="http://schemas.microsoft.com/sharepoint/v3">5ca00aa814c4fcd40a75e3d072ca5226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24816305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FJ3FSM7XJ42E-1652426618-2464</_dlc_DocId>
    <_dlc_DocIdUrl xmlns="a19cb1c7-c5c7-46d4-85ae-d83685407bba">
      <Url>https://swpp2.dms.gkpge.pl/sites/43/_layouts/15/DocIdRedir.aspx?ID=FJ3FSM7XJ42E-1652426618-2464</Url>
      <Description>FJ3FSM7XJ42E-1652426618-2464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E8A7F273-8FEE-412B-8601-EC8FE4179EF8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C0F2320-2579-4820-A337-8842BD26E614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9936521c-e589-4ddd-9ea4-74f93ac04cf8</vt:lpwstr>
  </property>
</Properties>
</file>